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5" w:rsidRPr="000F2F8C" w:rsidRDefault="00986E35" w:rsidP="005C47D8"/>
    <w:p w:rsidR="00986E35" w:rsidRDefault="00986E35" w:rsidP="005C47D8">
      <w:r w:rsidRPr="001C323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3.75pt;height:218.25pt;visibility:visible">
            <v:imagedata r:id="rId5" o:title=""/>
          </v:shape>
        </w:pict>
      </w:r>
    </w:p>
    <w:p w:rsidR="00986E35" w:rsidRDefault="00986E35" w:rsidP="005C47D8"/>
    <w:p w:rsidR="00986E35" w:rsidRDefault="00986E35" w:rsidP="005C47D8"/>
    <w:p w:rsidR="00986E35" w:rsidRDefault="00986E35" w:rsidP="005C47D8"/>
    <w:p w:rsidR="00986E35" w:rsidRDefault="00986E35" w:rsidP="005C47D8"/>
    <w:p w:rsidR="00986E35" w:rsidRPr="000F2F8C" w:rsidRDefault="00986E35" w:rsidP="005C47D8"/>
    <w:p w:rsidR="00986E35" w:rsidRPr="007C6A6B" w:rsidRDefault="00986E35" w:rsidP="005C47D8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6A6B">
        <w:rPr>
          <w:rFonts w:ascii="Times New Roman" w:hAnsi="Times New Roman" w:cs="Times New Roman"/>
          <w:b/>
          <w:bCs/>
          <w:sz w:val="24"/>
          <w:szCs w:val="24"/>
        </w:rPr>
        <w:t>Дополнительная образовательная общеразвивающая программа</w:t>
      </w:r>
    </w:p>
    <w:p w:rsidR="00986E35" w:rsidRPr="005C47D8" w:rsidRDefault="00986E35" w:rsidP="005C47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5C47D8">
        <w:rPr>
          <w:rFonts w:ascii="Times New Roman" w:hAnsi="Times New Roman" w:cs="Times New Roman"/>
          <w:sz w:val="24"/>
          <w:szCs w:val="24"/>
          <w:lang w:eastAsia="ru-RU"/>
        </w:rPr>
        <w:t>Юный страж порядка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986E35" w:rsidRPr="005C47D8" w:rsidRDefault="00986E35" w:rsidP="005C47D8">
      <w:pPr>
        <w:jc w:val="center"/>
      </w:pPr>
    </w:p>
    <w:p w:rsidR="00986E35" w:rsidRPr="007C6A6B" w:rsidRDefault="00986E35" w:rsidP="005C47D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C6A6B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рассчитана на детей 15-17 лет</w:t>
      </w:r>
    </w:p>
    <w:p w:rsidR="00986E35" w:rsidRPr="007C6A6B" w:rsidRDefault="00986E35" w:rsidP="005C47D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C6A6B">
        <w:rPr>
          <w:rFonts w:ascii="Times New Roman" w:hAnsi="Times New Roman" w:cs="Times New Roman"/>
          <w:sz w:val="24"/>
          <w:szCs w:val="24"/>
        </w:rPr>
        <w:t>Срок реализации: 1год.</w:t>
      </w:r>
    </w:p>
    <w:p w:rsidR="00986E35" w:rsidRPr="007C6A6B" w:rsidRDefault="00986E35" w:rsidP="005C47D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86E35" w:rsidRPr="007C6A6B" w:rsidRDefault="00986E35" w:rsidP="005C47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Направленность: социально-педагогическая</w:t>
      </w:r>
    </w:p>
    <w:p w:rsidR="00986E35" w:rsidRPr="007C6A6B" w:rsidRDefault="00986E35" w:rsidP="005C47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6E35" w:rsidRDefault="00986E35" w:rsidP="005C47D8"/>
    <w:p w:rsidR="00986E35" w:rsidRDefault="00986E35" w:rsidP="005C47D8"/>
    <w:p w:rsidR="00986E35" w:rsidRDefault="00986E35" w:rsidP="005C47D8">
      <w:pPr>
        <w:spacing w:after="0" w:line="240" w:lineRule="auto"/>
        <w:ind w:firstLine="127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6E35" w:rsidRDefault="00986E35" w:rsidP="005C47D8">
      <w:pPr>
        <w:spacing w:after="0" w:line="240" w:lineRule="auto"/>
        <w:ind w:firstLine="127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6E35" w:rsidRDefault="00986E35" w:rsidP="005C47D8">
      <w:pPr>
        <w:spacing w:after="0" w:line="240" w:lineRule="auto"/>
        <w:ind w:firstLine="127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6E35" w:rsidRDefault="00986E35" w:rsidP="005C47D8">
      <w:pPr>
        <w:spacing w:after="0" w:line="240" w:lineRule="auto"/>
        <w:ind w:firstLine="127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6E35" w:rsidRDefault="00986E35" w:rsidP="005C47D8">
      <w:pPr>
        <w:spacing w:after="0" w:line="240" w:lineRule="auto"/>
        <w:ind w:firstLine="127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6E35" w:rsidRDefault="00986E35" w:rsidP="005C47D8">
      <w:pPr>
        <w:spacing w:after="0" w:line="240" w:lineRule="auto"/>
        <w:ind w:firstLine="127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Составитель: социальный педагог Горелая В.Н.,</w:t>
      </w:r>
    </w:p>
    <w:p w:rsidR="00986E35" w:rsidRDefault="00986E35" w:rsidP="005C47D8">
      <w:pPr>
        <w:spacing w:after="0" w:line="240" w:lineRule="auto"/>
        <w:ind w:firstLine="127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высшая квалификационная категория</w:t>
      </w:r>
    </w:p>
    <w:p w:rsidR="00986E35" w:rsidRDefault="00986E35" w:rsidP="005C47D8"/>
    <w:p w:rsidR="00986E35" w:rsidRDefault="00986E35" w:rsidP="005C47D8"/>
    <w:p w:rsidR="00986E35" w:rsidRPr="000F2F8C" w:rsidRDefault="00986E35" w:rsidP="005C47D8"/>
    <w:p w:rsidR="00986E35" w:rsidRDefault="00986E35" w:rsidP="005C47D8"/>
    <w:p w:rsidR="00986E35" w:rsidRDefault="00986E35" w:rsidP="00FF26A8">
      <w:pPr>
        <w:jc w:val="center"/>
        <w:rPr>
          <w:rFonts w:ascii="Times New Roman" w:hAnsi="Times New Roman" w:cs="Times New Roman"/>
          <w:sz w:val="24"/>
          <w:szCs w:val="24"/>
        </w:rPr>
      </w:pPr>
      <w:r w:rsidRPr="00C060DE">
        <w:rPr>
          <w:rFonts w:ascii="Times New Roman" w:hAnsi="Times New Roman" w:cs="Times New Roman"/>
          <w:sz w:val="24"/>
          <w:szCs w:val="24"/>
        </w:rPr>
        <w:t>Асино 202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86E35" w:rsidRPr="00C060DE" w:rsidRDefault="00986E35" w:rsidP="00FF26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6E35" w:rsidRPr="00F923B8" w:rsidRDefault="00986E35" w:rsidP="00F923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23B8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23B8">
        <w:rPr>
          <w:rFonts w:ascii="Times New Roman" w:hAnsi="Times New Roman" w:cs="Times New Roman"/>
          <w:b/>
          <w:bCs/>
          <w:sz w:val="24"/>
          <w:szCs w:val="24"/>
        </w:rPr>
        <w:t>Нормативно-правовая база программы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1. ФЗ «Об образовании в Российской Федерации» от 29.12.2012 № 273-ФЗ.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2. Государственная концепция развития дополнительного образования.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3. Санитарно-эпидемиологические требования к устройству, содержанию и организации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режима работы образовательных организаций дополнительного образования детей.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4. СанПиН 2.4.4.3172-14.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5. Приказ Министерства образования и науки РФ от 29.08.2013 № 1008 (Порядок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организации и осуществления образовательной деятельности по дополнительным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общеобразовательным программам).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6. ФЗ РФ № 120-99г. « Об основах системы профилактики безнадзорности и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правонарушений несовершеннолетних».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7. Устав МАОУ-СОШ №4 города Асино Томской области.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8. Локальные акты.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23B8"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Направленность (профиль) программы: </w:t>
      </w:r>
      <w:r w:rsidRPr="00F923B8">
        <w:rPr>
          <w:rFonts w:ascii="Times New Roman" w:hAnsi="Times New Roman" w:cs="Times New Roman"/>
          <w:sz w:val="24"/>
          <w:szCs w:val="24"/>
        </w:rPr>
        <w:t>социально-педагогическая, продиктована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возрастающим интересом молодежи к проблемам правонарушений, криминогенной ситуации в России, к уровню подростковой преступности, желаемым максимально реализовать себя всоциально-значимой деятельности.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b/>
          <w:bCs/>
          <w:sz w:val="24"/>
          <w:szCs w:val="24"/>
        </w:rPr>
        <w:t>Актуальность программы</w:t>
      </w:r>
      <w:r w:rsidRPr="00F923B8">
        <w:rPr>
          <w:rFonts w:ascii="Times New Roman" w:hAnsi="Times New Roman" w:cs="Times New Roman"/>
          <w:sz w:val="24"/>
          <w:szCs w:val="24"/>
        </w:rPr>
        <w:t>: создания такого кружка – одна из форм военно-патриотического воспитания и профилактики правонарушений несовершеннолетних, потому что правовое образование и воспитание призваны развивать чувство ответственности будущих граждан, умение решать жизненные проблемы, с которыми ребята столкнуться после окончания школы.Если дети будут знать свои права и обязанности, то они будут уважать права и обязанности других людей.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Воспитание уважения к правам человека, основным свободам определено в Законе Российской Федерации "Об образовании", определено в числе основных принципов государственной политики в области образования. Концепция модернизации российского образования важнейшими задачами воспитания называет формирование у школьников гражданской ответственности и правового самосознания, духовности и культуры, инициативности, самостоятельности, толерантности.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b/>
          <w:bCs/>
          <w:sz w:val="24"/>
          <w:szCs w:val="24"/>
        </w:rPr>
        <w:t>Новизна данной программы</w:t>
      </w:r>
      <w:r w:rsidRPr="00F923B8">
        <w:rPr>
          <w:rFonts w:ascii="Times New Roman" w:hAnsi="Times New Roman" w:cs="Times New Roman"/>
          <w:sz w:val="24"/>
          <w:szCs w:val="24"/>
        </w:rPr>
        <w:t xml:space="preserve"> состоит в том, что в ходе ее реализации формируются не только теоретические правовые и медицинские знания, но проводятся и совместные с сотрудниками полиции рейды, практика по оказанию медицинской помощи. Программа предусматривает пропагандистскую и организационно-массовую работу.</w:t>
      </w:r>
    </w:p>
    <w:p w:rsidR="00986E35" w:rsidRPr="00F923B8" w:rsidRDefault="00986E35" w:rsidP="00F923B8">
      <w:pPr>
        <w:jc w:val="both"/>
        <w:rPr>
          <w:rFonts w:ascii="Times New Roman" w:hAnsi="Times New Roman" w:cs="Times New Roman"/>
          <w:sz w:val="24"/>
          <w:szCs w:val="24"/>
        </w:rPr>
      </w:pPr>
      <w:r w:rsidRPr="00F923B8">
        <w:rPr>
          <w:rFonts w:ascii="Times New Roman" w:hAnsi="Times New Roman" w:cs="Times New Roman"/>
          <w:sz w:val="24"/>
          <w:szCs w:val="24"/>
        </w:rPr>
        <w:t>Отличительные особенности программы является – добровольное объединениеобучающихся, которое создаётся с целью применения усвоенных ими знаний законов,нормативных актов, воспитания у них чувства социальной ответственности, культурыповедения, профессиональной ориентации, широкого привлечения детей и подростков корганизации правовой пропаганды среди дошкольников, учащихся младших и средних классов общеобразовательного учреждения.</w:t>
      </w:r>
    </w:p>
    <w:p w:rsidR="00986E35" w:rsidRPr="00F94799" w:rsidRDefault="00986E35" w:rsidP="00B52E0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F923B8">
        <w:rPr>
          <w:rFonts w:ascii="Times New Roman" w:hAnsi="Times New Roman" w:cs="Times New Roman"/>
          <w:sz w:val="24"/>
          <w:szCs w:val="24"/>
        </w:rPr>
        <w:t>:</w:t>
      </w:r>
      <w:r w:rsidRPr="00F947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условий для широкого привлечения обучающихся общеобразовательных учреждений к пропаганде законопослушного поведения и здорового образа жизни, профилактика безопасности и правонарушений среди учащихся, правовое воспитание подростков.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52E00">
        <w:rPr>
          <w:rFonts w:ascii="Times New Roman" w:hAnsi="Times New Roman" w:cs="Times New Roman"/>
          <w:b/>
          <w:bCs/>
        </w:rPr>
        <w:t>Задачи: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</w:rPr>
        <w:t>1. Воспитывать уважительное отношение к сим</w:t>
      </w:r>
      <w:r>
        <w:rPr>
          <w:rFonts w:ascii="Times New Roman" w:hAnsi="Times New Roman" w:cs="Times New Roman"/>
        </w:rPr>
        <w:t xml:space="preserve">волике и традициям государства, </w:t>
      </w:r>
      <w:r w:rsidRPr="00B52E00">
        <w:rPr>
          <w:rFonts w:ascii="Times New Roman" w:hAnsi="Times New Roman" w:cs="Times New Roman"/>
        </w:rPr>
        <w:t>выполнять Конституцию РФ.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</w:rPr>
        <w:t xml:space="preserve">2. Формировать представление о праве, как об особой </w:t>
      </w:r>
      <w:r>
        <w:rPr>
          <w:rFonts w:ascii="Times New Roman" w:hAnsi="Times New Roman" w:cs="Times New Roman"/>
        </w:rPr>
        <w:t xml:space="preserve">форме регулирования отношений в </w:t>
      </w:r>
      <w:r w:rsidRPr="00B52E00">
        <w:rPr>
          <w:rFonts w:ascii="Times New Roman" w:hAnsi="Times New Roman" w:cs="Times New Roman"/>
        </w:rPr>
        <w:t>человеческом обществе.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</w:rPr>
        <w:t>3. Воспитывать правовую культуру и формирова</w:t>
      </w:r>
      <w:r>
        <w:rPr>
          <w:rFonts w:ascii="Times New Roman" w:hAnsi="Times New Roman" w:cs="Times New Roman"/>
        </w:rPr>
        <w:t xml:space="preserve">ть практический опыт действий в </w:t>
      </w:r>
      <w:r w:rsidRPr="00B52E00">
        <w:rPr>
          <w:rFonts w:ascii="Times New Roman" w:hAnsi="Times New Roman" w:cs="Times New Roman"/>
        </w:rPr>
        <w:t>реальных жизненных ситуациях, регулируемых правилами и нормами поведения.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</w:rPr>
        <w:t>4. Дать обучающимся необходимый минимум</w:t>
      </w:r>
      <w:r>
        <w:rPr>
          <w:rFonts w:ascii="Times New Roman" w:hAnsi="Times New Roman" w:cs="Times New Roman"/>
        </w:rPr>
        <w:t xml:space="preserve"> знаний по основам безопасности </w:t>
      </w:r>
      <w:r w:rsidRPr="00B52E00">
        <w:rPr>
          <w:rFonts w:ascii="Times New Roman" w:hAnsi="Times New Roman" w:cs="Times New Roman"/>
        </w:rPr>
        <w:t>жизнедеятельности, научить их умело действ</w:t>
      </w:r>
      <w:r>
        <w:rPr>
          <w:rFonts w:ascii="Times New Roman" w:hAnsi="Times New Roman" w:cs="Times New Roman"/>
        </w:rPr>
        <w:t xml:space="preserve">овать в различных экстремальных </w:t>
      </w:r>
      <w:r w:rsidRPr="00B52E00">
        <w:rPr>
          <w:rFonts w:ascii="Times New Roman" w:hAnsi="Times New Roman" w:cs="Times New Roman"/>
        </w:rPr>
        <w:t>жизненных ситуациях.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</w:rPr>
        <w:t>5. Познакомить обучающихся с историей возникновения, развитием, с</w:t>
      </w:r>
      <w:r>
        <w:rPr>
          <w:rFonts w:ascii="Times New Roman" w:hAnsi="Times New Roman" w:cs="Times New Roman"/>
        </w:rPr>
        <w:t xml:space="preserve">труктурой, </w:t>
      </w:r>
      <w:r w:rsidRPr="00B52E00">
        <w:rPr>
          <w:rFonts w:ascii="Times New Roman" w:hAnsi="Times New Roman" w:cs="Times New Roman"/>
        </w:rPr>
        <w:t>обязанностями, составом полиции.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</w:rPr>
        <w:t>6. Прививать навыки осознанного поведения в обществе и о последствиях его нарушении.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</w:rPr>
        <w:t>7. Формировать сознательное и ответственное отношение к вопросам личной безопасности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</w:rPr>
        <w:t>и безопасности всех окружающих.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  <w:b/>
          <w:bCs/>
        </w:rPr>
        <w:t>Адресат программы</w:t>
      </w:r>
      <w:r w:rsidRPr="00B52E00">
        <w:rPr>
          <w:rFonts w:ascii="Times New Roman" w:hAnsi="Times New Roman" w:cs="Times New Roman"/>
        </w:rPr>
        <w:t>: программа курса «Юный страж пор</w:t>
      </w:r>
      <w:r>
        <w:rPr>
          <w:rFonts w:ascii="Times New Roman" w:hAnsi="Times New Roman" w:cs="Times New Roman"/>
        </w:rPr>
        <w:t>ядка» предназначена для детей 15</w:t>
      </w:r>
      <w:r w:rsidRPr="00B52E00">
        <w:rPr>
          <w:rFonts w:ascii="Times New Roman" w:hAnsi="Times New Roman" w:cs="Times New Roman"/>
        </w:rPr>
        <w:t>-17лет. Создается актив детей для профилакти</w:t>
      </w:r>
      <w:r>
        <w:rPr>
          <w:rFonts w:ascii="Times New Roman" w:hAnsi="Times New Roman" w:cs="Times New Roman"/>
        </w:rPr>
        <w:t xml:space="preserve">ческой работы по предупреждению </w:t>
      </w:r>
      <w:r w:rsidRPr="00B52E00">
        <w:rPr>
          <w:rFonts w:ascii="Times New Roman" w:hAnsi="Times New Roman" w:cs="Times New Roman"/>
        </w:rPr>
        <w:t>правонарушений во всех классах начального, среднего и старшего звена.</w:t>
      </w:r>
    </w:p>
    <w:p w:rsidR="00986E35" w:rsidRPr="00B52E00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  <w:b/>
          <w:bCs/>
        </w:rPr>
        <w:t>Объем программы</w:t>
      </w:r>
      <w:r w:rsidRPr="00B52E00">
        <w:rPr>
          <w:rFonts w:ascii="Times New Roman" w:hAnsi="Times New Roman" w:cs="Times New Roman"/>
        </w:rPr>
        <w:t>: общее количество час</w:t>
      </w:r>
      <w:r>
        <w:rPr>
          <w:rFonts w:ascii="Times New Roman" w:hAnsi="Times New Roman" w:cs="Times New Roman"/>
        </w:rPr>
        <w:t>ов в год – 68</w:t>
      </w:r>
      <w:r w:rsidRPr="00B52E00">
        <w:rPr>
          <w:rFonts w:ascii="Times New Roman" w:hAnsi="Times New Roman" w:cs="Times New Roman"/>
        </w:rPr>
        <w:t>час</w:t>
      </w:r>
      <w:r>
        <w:rPr>
          <w:rFonts w:ascii="Times New Roman" w:hAnsi="Times New Roman" w:cs="Times New Roman"/>
        </w:rPr>
        <w:t>ов. Количество часов в неделю – 2</w:t>
      </w:r>
    </w:p>
    <w:p w:rsidR="00986E35" w:rsidRDefault="00986E35" w:rsidP="00B52E00">
      <w:pPr>
        <w:spacing w:line="276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</w:rPr>
        <w:t>час</w:t>
      </w:r>
      <w:r>
        <w:rPr>
          <w:rFonts w:ascii="Times New Roman" w:hAnsi="Times New Roman" w:cs="Times New Roman"/>
        </w:rPr>
        <w:t>а</w:t>
      </w:r>
      <w:r w:rsidRPr="00B52E00">
        <w:rPr>
          <w:rFonts w:ascii="Times New Roman" w:hAnsi="Times New Roman" w:cs="Times New Roman"/>
        </w:rPr>
        <w:t>. Периодичнос</w:t>
      </w:r>
      <w:r>
        <w:rPr>
          <w:rFonts w:ascii="Times New Roman" w:hAnsi="Times New Roman" w:cs="Times New Roman"/>
        </w:rPr>
        <w:t>ть занятий – 1 раз в неделю по 2 часа</w:t>
      </w:r>
      <w:r w:rsidRPr="00B52E00">
        <w:rPr>
          <w:rFonts w:ascii="Times New Roman" w:hAnsi="Times New Roman" w:cs="Times New Roman"/>
        </w:rPr>
        <w:t>, срок реализации 1 год.</w:t>
      </w:r>
    </w:p>
    <w:p w:rsidR="00986E35" w:rsidRPr="00ED143D" w:rsidRDefault="00986E35" w:rsidP="00ED143D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43D">
        <w:rPr>
          <w:rFonts w:ascii="Times New Roman" w:hAnsi="Times New Roman" w:cs="Times New Roman"/>
          <w:b/>
          <w:bCs/>
          <w:sz w:val="24"/>
          <w:szCs w:val="24"/>
        </w:rPr>
        <w:t>Основные формы и методы организации учебного процесса</w:t>
      </w:r>
      <w:r w:rsidRPr="00ED143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86E35" w:rsidRPr="00ED143D" w:rsidRDefault="00986E35" w:rsidP="00ED14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D143D">
        <w:rPr>
          <w:rFonts w:ascii="Times New Roman" w:hAnsi="Times New Roman" w:cs="Times New Roman"/>
          <w:i/>
          <w:iCs/>
          <w:sz w:val="24"/>
          <w:szCs w:val="24"/>
        </w:rPr>
        <w:t xml:space="preserve">Стартовый </w:t>
      </w:r>
      <w:r w:rsidRPr="00ED143D">
        <w:rPr>
          <w:rFonts w:ascii="Times New Roman" w:hAnsi="Times New Roman" w:cs="Times New Roman"/>
          <w:sz w:val="24"/>
          <w:szCs w:val="24"/>
        </w:rPr>
        <w:t xml:space="preserve">уровень образовательной деятельности. </w:t>
      </w:r>
    </w:p>
    <w:p w:rsidR="00986E35" w:rsidRPr="00ED143D" w:rsidRDefault="00986E35" w:rsidP="00ED14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D143D">
        <w:rPr>
          <w:rFonts w:ascii="Times New Roman" w:hAnsi="Times New Roman" w:cs="Times New Roman"/>
          <w:sz w:val="24"/>
          <w:szCs w:val="24"/>
        </w:rPr>
        <w:t xml:space="preserve">Число детей  не более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ED143D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986E35" w:rsidRPr="00B52E00" w:rsidRDefault="00986E35" w:rsidP="00721153">
      <w:pPr>
        <w:spacing w:line="360" w:lineRule="auto"/>
        <w:jc w:val="both"/>
        <w:rPr>
          <w:rFonts w:ascii="Times New Roman" w:hAnsi="Times New Roman" w:cs="Times New Roman"/>
        </w:rPr>
      </w:pPr>
      <w:r w:rsidRPr="00B52E00">
        <w:rPr>
          <w:rFonts w:ascii="Times New Roman" w:hAnsi="Times New Roman" w:cs="Times New Roman"/>
        </w:rPr>
        <w:t>Прогр</w:t>
      </w:r>
      <w:r>
        <w:rPr>
          <w:rFonts w:ascii="Times New Roman" w:hAnsi="Times New Roman" w:cs="Times New Roman"/>
        </w:rPr>
        <w:t xml:space="preserve">амма предполагает, как групповые </w:t>
      </w:r>
      <w:r w:rsidRPr="00B52E00">
        <w:rPr>
          <w:rFonts w:ascii="Times New Roman" w:hAnsi="Times New Roman" w:cs="Times New Roman"/>
        </w:rPr>
        <w:t>занятия, так и индивидуальные, а также проведение массовых</w:t>
      </w:r>
      <w:r>
        <w:rPr>
          <w:rFonts w:ascii="Times New Roman" w:hAnsi="Times New Roman" w:cs="Times New Roman"/>
        </w:rPr>
        <w:t xml:space="preserve"> мероприятий. Так как программа </w:t>
      </w:r>
      <w:r w:rsidRPr="00B52E00">
        <w:rPr>
          <w:rFonts w:ascii="Times New Roman" w:hAnsi="Times New Roman" w:cs="Times New Roman"/>
        </w:rPr>
        <w:t>больше всего уделяет внимание профилакти</w:t>
      </w:r>
      <w:r>
        <w:rPr>
          <w:rFonts w:ascii="Times New Roman" w:hAnsi="Times New Roman" w:cs="Times New Roman"/>
        </w:rPr>
        <w:t xml:space="preserve">ческой работе по предупреждению </w:t>
      </w:r>
      <w:r w:rsidRPr="00B52E00">
        <w:rPr>
          <w:rFonts w:ascii="Times New Roman" w:hAnsi="Times New Roman" w:cs="Times New Roman"/>
        </w:rPr>
        <w:t>правонарушений через реализацию творческих возможностей детей и подростков. С этой цельюпредусмотрено использование таких форм проведения занятий:</w:t>
      </w:r>
    </w:p>
    <w:p w:rsidR="00986E35" w:rsidRPr="00D326F1" w:rsidRDefault="00986E35" w:rsidP="00D326F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6F1">
        <w:rPr>
          <w:rFonts w:ascii="Times New Roman" w:hAnsi="Times New Roman" w:cs="Times New Roman"/>
          <w:sz w:val="24"/>
          <w:szCs w:val="24"/>
        </w:rPr>
        <w:t>тематические занятия</w:t>
      </w:r>
    </w:p>
    <w:p w:rsidR="00986E35" w:rsidRPr="00D326F1" w:rsidRDefault="00986E35" w:rsidP="00D326F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6F1">
        <w:rPr>
          <w:rFonts w:ascii="Times New Roman" w:hAnsi="Times New Roman" w:cs="Times New Roman"/>
          <w:sz w:val="24"/>
          <w:szCs w:val="24"/>
        </w:rPr>
        <w:t>игровые тренинги</w:t>
      </w:r>
    </w:p>
    <w:p w:rsidR="00986E35" w:rsidRPr="00D326F1" w:rsidRDefault="00986E35" w:rsidP="00D326F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6F1">
        <w:rPr>
          <w:rFonts w:ascii="Times New Roman" w:hAnsi="Times New Roman" w:cs="Times New Roman"/>
          <w:sz w:val="24"/>
          <w:szCs w:val="24"/>
        </w:rPr>
        <w:t>викторины</w:t>
      </w:r>
    </w:p>
    <w:p w:rsidR="00986E35" w:rsidRPr="00D326F1" w:rsidRDefault="00986E35" w:rsidP="00D326F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6F1">
        <w:rPr>
          <w:rFonts w:ascii="Times New Roman" w:hAnsi="Times New Roman" w:cs="Times New Roman"/>
          <w:sz w:val="24"/>
          <w:szCs w:val="24"/>
        </w:rPr>
        <w:t>круглые столы</w:t>
      </w:r>
    </w:p>
    <w:p w:rsidR="00986E35" w:rsidRPr="00D326F1" w:rsidRDefault="00986E35" w:rsidP="00D326F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6F1">
        <w:rPr>
          <w:rFonts w:ascii="Times New Roman" w:hAnsi="Times New Roman" w:cs="Times New Roman"/>
          <w:sz w:val="24"/>
          <w:szCs w:val="24"/>
        </w:rPr>
        <w:t>конкурсы, соревнования</w:t>
      </w:r>
    </w:p>
    <w:p w:rsidR="00986E35" w:rsidRPr="00D326F1" w:rsidRDefault="00986E35" w:rsidP="00D326F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6F1">
        <w:rPr>
          <w:rFonts w:ascii="Times New Roman" w:hAnsi="Times New Roman" w:cs="Times New Roman"/>
          <w:sz w:val="24"/>
          <w:szCs w:val="24"/>
        </w:rPr>
        <w:t>изготовление наглядных пособий в виде буклетов, листовок</w:t>
      </w:r>
    </w:p>
    <w:p w:rsidR="00986E35" w:rsidRPr="00D326F1" w:rsidRDefault="00986E35" w:rsidP="00D326F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6F1">
        <w:rPr>
          <w:rFonts w:ascii="Times New Roman" w:hAnsi="Times New Roman" w:cs="Times New Roman"/>
          <w:sz w:val="24"/>
          <w:szCs w:val="24"/>
        </w:rPr>
        <w:t>выпуск стенгазет</w:t>
      </w:r>
    </w:p>
    <w:p w:rsidR="00986E35" w:rsidRPr="00D326F1" w:rsidRDefault="00986E35" w:rsidP="00D326F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6F1">
        <w:rPr>
          <w:rFonts w:ascii="Times New Roman" w:hAnsi="Times New Roman" w:cs="Times New Roman"/>
          <w:sz w:val="24"/>
          <w:szCs w:val="24"/>
        </w:rPr>
        <w:t>встреча с работниками полиции</w:t>
      </w:r>
    </w:p>
    <w:p w:rsidR="00986E35" w:rsidRPr="00D326F1" w:rsidRDefault="00986E35" w:rsidP="00D326F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6F1">
        <w:rPr>
          <w:rFonts w:ascii="Times New Roman" w:hAnsi="Times New Roman" w:cs="Times New Roman"/>
          <w:sz w:val="24"/>
          <w:szCs w:val="24"/>
        </w:rPr>
        <w:t>просмотр видеофильмов</w:t>
      </w:r>
    </w:p>
    <w:p w:rsidR="00986E35" w:rsidRPr="00D326F1" w:rsidRDefault="00986E35" w:rsidP="00B52E00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326F1">
        <w:rPr>
          <w:rFonts w:ascii="Times New Roman" w:hAnsi="Times New Roman" w:cs="Times New Roman"/>
          <w:b/>
          <w:bCs/>
          <w:sz w:val="24"/>
          <w:szCs w:val="24"/>
          <w:u w:val="single"/>
        </w:rPr>
        <w:t>Режим занятий: четверг - 1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Pr="00D326F1">
        <w:rPr>
          <w:rFonts w:ascii="Times New Roman" w:hAnsi="Times New Roman" w:cs="Times New Roman"/>
          <w:b/>
          <w:bCs/>
          <w:sz w:val="24"/>
          <w:szCs w:val="24"/>
          <w:u w:val="single"/>
        </w:rPr>
        <w:t>.00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-17.30</w:t>
      </w:r>
    </w:p>
    <w:p w:rsidR="00986E35" w:rsidRPr="00721153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721153">
        <w:rPr>
          <w:rFonts w:ascii="Times New Roman" w:hAnsi="Times New Roman" w:cs="Times New Roman"/>
          <w:sz w:val="24"/>
          <w:szCs w:val="24"/>
        </w:rPr>
        <w:t>Методическое обеспечение:</w:t>
      </w:r>
    </w:p>
    <w:p w:rsidR="00986E35" w:rsidRPr="00721153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721153">
        <w:rPr>
          <w:rFonts w:ascii="Times New Roman" w:hAnsi="Times New Roman" w:cs="Times New Roman"/>
          <w:sz w:val="24"/>
          <w:szCs w:val="24"/>
        </w:rPr>
        <w:t>- рисунки ребят с конкурсов;</w:t>
      </w:r>
    </w:p>
    <w:p w:rsidR="00986E35" w:rsidRPr="00721153" w:rsidRDefault="00986E35" w:rsidP="005C47D8">
      <w:pPr>
        <w:jc w:val="both"/>
        <w:rPr>
          <w:rFonts w:ascii="Times New Roman" w:hAnsi="Times New Roman" w:cs="Times New Roman"/>
          <w:sz w:val="24"/>
          <w:szCs w:val="24"/>
        </w:rPr>
      </w:pPr>
      <w:r w:rsidRPr="00721153">
        <w:rPr>
          <w:rFonts w:ascii="Times New Roman" w:hAnsi="Times New Roman" w:cs="Times New Roman"/>
          <w:sz w:val="24"/>
          <w:szCs w:val="24"/>
        </w:rPr>
        <w:t>- разработки проведения различных игр, конкурсов, викторин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6E35" w:rsidRPr="00721153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721153">
        <w:rPr>
          <w:rFonts w:ascii="Times New Roman" w:hAnsi="Times New Roman" w:cs="Times New Roman"/>
          <w:sz w:val="24"/>
          <w:szCs w:val="24"/>
        </w:rPr>
        <w:t>- методические рекомендации по организации профилактики правонарушений;</w:t>
      </w:r>
    </w:p>
    <w:p w:rsidR="00986E35" w:rsidRPr="00721153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721153">
        <w:rPr>
          <w:rFonts w:ascii="Times New Roman" w:hAnsi="Times New Roman" w:cs="Times New Roman"/>
          <w:sz w:val="24"/>
          <w:szCs w:val="24"/>
        </w:rPr>
        <w:t>- видеоматериалы для проведения профилактических занятий с учащимися.</w:t>
      </w:r>
    </w:p>
    <w:p w:rsidR="00986E35" w:rsidRPr="00721153" w:rsidRDefault="00986E35" w:rsidP="00B52E0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53">
        <w:rPr>
          <w:rFonts w:ascii="Times New Roman" w:hAnsi="Times New Roman" w:cs="Times New Roman"/>
          <w:b/>
          <w:bCs/>
          <w:sz w:val="24"/>
          <w:szCs w:val="24"/>
        </w:rPr>
        <w:t>Техническое оснащение:</w:t>
      </w:r>
    </w:p>
    <w:p w:rsidR="00986E35" w:rsidRPr="00721153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721153">
        <w:rPr>
          <w:rFonts w:ascii="Times New Roman" w:hAnsi="Times New Roman" w:cs="Times New Roman"/>
          <w:sz w:val="24"/>
          <w:szCs w:val="24"/>
        </w:rPr>
        <w:t>- компьютер с экраном и проектором;</w:t>
      </w:r>
    </w:p>
    <w:p w:rsidR="00986E35" w:rsidRPr="00721153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721153">
        <w:rPr>
          <w:rFonts w:ascii="Times New Roman" w:hAnsi="Times New Roman" w:cs="Times New Roman"/>
          <w:sz w:val="24"/>
          <w:szCs w:val="24"/>
        </w:rPr>
        <w:t>- интернет.</w:t>
      </w:r>
    </w:p>
    <w:p w:rsidR="00986E35" w:rsidRPr="00721153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721153">
        <w:rPr>
          <w:rFonts w:ascii="Times New Roman" w:hAnsi="Times New Roman" w:cs="Times New Roman"/>
          <w:b/>
          <w:bCs/>
          <w:sz w:val="24"/>
          <w:szCs w:val="24"/>
        </w:rPr>
        <w:t>Кадровое обеспечение</w:t>
      </w:r>
      <w:r w:rsidRPr="00721153">
        <w:rPr>
          <w:rFonts w:ascii="Times New Roman" w:hAnsi="Times New Roman" w:cs="Times New Roman"/>
          <w:sz w:val="24"/>
          <w:szCs w:val="24"/>
        </w:rPr>
        <w:t>:</w:t>
      </w:r>
    </w:p>
    <w:p w:rsidR="00986E35" w:rsidRPr="00721153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721153">
        <w:rPr>
          <w:rFonts w:ascii="Times New Roman" w:hAnsi="Times New Roman" w:cs="Times New Roman"/>
          <w:sz w:val="24"/>
          <w:szCs w:val="24"/>
        </w:rPr>
        <w:t>Занятия ведет соци</w:t>
      </w:r>
      <w:r>
        <w:rPr>
          <w:rFonts w:ascii="Times New Roman" w:hAnsi="Times New Roman" w:cs="Times New Roman"/>
          <w:sz w:val="24"/>
          <w:szCs w:val="24"/>
        </w:rPr>
        <w:t>альный педагог, стаж работы – 14</w:t>
      </w:r>
      <w:bookmarkStart w:id="0" w:name="_GoBack"/>
      <w:bookmarkEnd w:id="0"/>
      <w:r w:rsidRPr="00721153">
        <w:rPr>
          <w:rFonts w:ascii="Times New Roman" w:hAnsi="Times New Roman" w:cs="Times New Roman"/>
          <w:sz w:val="24"/>
          <w:szCs w:val="24"/>
        </w:rPr>
        <w:t xml:space="preserve"> лет, высшая категория. К работе</w:t>
      </w:r>
    </w:p>
    <w:p w:rsidR="00986E35" w:rsidRPr="00721153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721153">
        <w:rPr>
          <w:rFonts w:ascii="Times New Roman" w:hAnsi="Times New Roman" w:cs="Times New Roman"/>
          <w:sz w:val="24"/>
          <w:szCs w:val="24"/>
        </w:rPr>
        <w:t>привлекаются работники правоохранительных органов, медицинские работники.</w:t>
      </w:r>
    </w:p>
    <w:p w:rsidR="00986E35" w:rsidRPr="005C47D8" w:rsidRDefault="00986E35" w:rsidP="00B52E0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47D8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986E35" w:rsidRPr="00253B69" w:rsidRDefault="00986E35" w:rsidP="00253B6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7D8">
        <w:rPr>
          <w:rFonts w:ascii="Times New Roman" w:hAnsi="Times New Roman" w:cs="Times New Roman"/>
          <w:sz w:val="24"/>
          <w:szCs w:val="24"/>
        </w:rPr>
        <w:t>развитие и совершенствование духовно-нравственного и патриотического</w:t>
      </w:r>
      <w:r w:rsidRPr="00253B69">
        <w:rPr>
          <w:rFonts w:ascii="Times New Roman" w:hAnsi="Times New Roman" w:cs="Times New Roman"/>
          <w:sz w:val="24"/>
          <w:szCs w:val="24"/>
        </w:rPr>
        <w:t>воспитания;</w:t>
      </w:r>
    </w:p>
    <w:p w:rsidR="00986E35" w:rsidRPr="00253B69" w:rsidRDefault="00986E35" w:rsidP="00253B6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7D8">
        <w:rPr>
          <w:rFonts w:ascii="Times New Roman" w:hAnsi="Times New Roman" w:cs="Times New Roman"/>
          <w:sz w:val="24"/>
          <w:szCs w:val="24"/>
        </w:rPr>
        <w:t>формирование интереса к регулярным занятиям спортом, повышение спортивного</w:t>
      </w:r>
      <w:r w:rsidRPr="00253B69">
        <w:rPr>
          <w:rFonts w:ascii="Times New Roman" w:hAnsi="Times New Roman" w:cs="Times New Roman"/>
          <w:sz w:val="24"/>
          <w:szCs w:val="24"/>
        </w:rPr>
        <w:t>мастерства;</w:t>
      </w:r>
    </w:p>
    <w:p w:rsidR="00986E35" w:rsidRPr="005C47D8" w:rsidRDefault="00986E35" w:rsidP="005C47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7D8">
        <w:rPr>
          <w:rFonts w:ascii="Times New Roman" w:hAnsi="Times New Roman" w:cs="Times New Roman"/>
          <w:sz w:val="24"/>
          <w:szCs w:val="24"/>
        </w:rPr>
        <w:t>формирование глубоких теоретических знаний основ законодательства;</w:t>
      </w:r>
    </w:p>
    <w:p w:rsidR="00986E35" w:rsidRPr="00253B69" w:rsidRDefault="00986E35" w:rsidP="00253B6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детей желания</w:t>
      </w:r>
      <w:r w:rsidRPr="005C47D8">
        <w:rPr>
          <w:rFonts w:ascii="Times New Roman" w:hAnsi="Times New Roman" w:cs="Times New Roman"/>
          <w:sz w:val="24"/>
          <w:szCs w:val="24"/>
        </w:rPr>
        <w:t xml:space="preserve"> вести работу по профилактике правонарушений и навыков</w:t>
      </w:r>
      <w:r w:rsidRPr="00253B69">
        <w:rPr>
          <w:rFonts w:ascii="Times New Roman" w:hAnsi="Times New Roman" w:cs="Times New Roman"/>
          <w:sz w:val="24"/>
          <w:szCs w:val="24"/>
        </w:rPr>
        <w:t>пропагандисткой работы;</w:t>
      </w:r>
    </w:p>
    <w:p w:rsidR="00986E35" w:rsidRDefault="00986E35" w:rsidP="00253B6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7D8">
        <w:rPr>
          <w:rFonts w:ascii="Times New Roman" w:hAnsi="Times New Roman" w:cs="Times New Roman"/>
          <w:sz w:val="24"/>
          <w:szCs w:val="24"/>
        </w:rPr>
        <w:t>сокращение правонарушений в подростковой среде.</w:t>
      </w:r>
    </w:p>
    <w:p w:rsidR="00986E35" w:rsidRPr="00253B69" w:rsidRDefault="00986E35" w:rsidP="00253B69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3B69">
        <w:rPr>
          <w:rFonts w:ascii="Times New Roman" w:hAnsi="Times New Roman" w:cs="Times New Roman"/>
          <w:b/>
          <w:bCs/>
          <w:sz w:val="24"/>
          <w:szCs w:val="24"/>
        </w:rPr>
        <w:t>Обучающиеся должны знать:</w:t>
      </w:r>
    </w:p>
    <w:p w:rsidR="00986E35" w:rsidRPr="005C47D8" w:rsidRDefault="00986E35" w:rsidP="005C47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7D8">
        <w:rPr>
          <w:rFonts w:ascii="Times New Roman" w:hAnsi="Times New Roman" w:cs="Times New Roman"/>
          <w:sz w:val="24"/>
          <w:szCs w:val="24"/>
        </w:rPr>
        <w:t>основы права и действующего законодательства;</w:t>
      </w:r>
    </w:p>
    <w:p w:rsidR="00986E35" w:rsidRDefault="00986E35" w:rsidP="005C47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7D8">
        <w:rPr>
          <w:rFonts w:ascii="Times New Roman" w:hAnsi="Times New Roman" w:cs="Times New Roman"/>
          <w:sz w:val="24"/>
          <w:szCs w:val="24"/>
        </w:rPr>
        <w:t>способы оказания первой медицинской помощи;</w:t>
      </w:r>
    </w:p>
    <w:p w:rsidR="00986E35" w:rsidRPr="00253B69" w:rsidRDefault="00986E35" w:rsidP="00253B69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3B69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должны </w:t>
      </w:r>
      <w:r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253B6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86E35" w:rsidRPr="005C47D8" w:rsidRDefault="00986E35" w:rsidP="005C47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7D8">
        <w:rPr>
          <w:rFonts w:ascii="Times New Roman" w:hAnsi="Times New Roman" w:cs="Times New Roman"/>
          <w:sz w:val="24"/>
          <w:szCs w:val="24"/>
        </w:rPr>
        <w:t>применять строевую подготовку;</w:t>
      </w:r>
    </w:p>
    <w:p w:rsidR="00986E35" w:rsidRPr="005C47D8" w:rsidRDefault="00986E35" w:rsidP="005C47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7D8">
        <w:rPr>
          <w:rFonts w:ascii="Times New Roman" w:hAnsi="Times New Roman" w:cs="Times New Roman"/>
          <w:sz w:val="24"/>
          <w:szCs w:val="24"/>
        </w:rPr>
        <w:t>оказывать первую медицинскую помощь пострадавшему;</w:t>
      </w:r>
    </w:p>
    <w:p w:rsidR="00986E35" w:rsidRPr="00253B69" w:rsidRDefault="00986E35" w:rsidP="00253B6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навыки дисциплины, </w:t>
      </w:r>
      <w:r w:rsidRPr="00253B69">
        <w:rPr>
          <w:rFonts w:ascii="Times New Roman" w:hAnsi="Times New Roman" w:cs="Times New Roman"/>
          <w:sz w:val="24"/>
          <w:szCs w:val="24"/>
        </w:rPr>
        <w:t>взаимной поддержки и выручки в совместной деятельности;</w:t>
      </w:r>
    </w:p>
    <w:p w:rsidR="00986E35" w:rsidRPr="005C47D8" w:rsidRDefault="00986E35" w:rsidP="005C47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7D8">
        <w:rPr>
          <w:rFonts w:ascii="Times New Roman" w:hAnsi="Times New Roman" w:cs="Times New Roman"/>
          <w:sz w:val="24"/>
          <w:szCs w:val="24"/>
        </w:rPr>
        <w:t>участия в конкурсах, соревнованиях;</w:t>
      </w:r>
    </w:p>
    <w:p w:rsidR="00986E35" w:rsidRPr="005C47D8" w:rsidRDefault="00986E35" w:rsidP="005C47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7D8">
        <w:rPr>
          <w:rFonts w:ascii="Times New Roman" w:hAnsi="Times New Roman" w:cs="Times New Roman"/>
          <w:sz w:val="24"/>
          <w:szCs w:val="24"/>
        </w:rPr>
        <w:t>активной жизненной</w:t>
      </w:r>
      <w:r w:rsidRPr="005C47D8">
        <w:rPr>
          <w:rFonts w:ascii="Times New Roman" w:hAnsi="Times New Roman" w:cs="Times New Roman"/>
        </w:rPr>
        <w:t xml:space="preserve"> позиции</w:t>
      </w:r>
      <w:r>
        <w:rPr>
          <w:rFonts w:ascii="Times New Roman" w:hAnsi="Times New Roman" w:cs="Times New Roman"/>
        </w:rPr>
        <w:t>,</w:t>
      </w:r>
      <w:r w:rsidRPr="005C47D8">
        <w:rPr>
          <w:rFonts w:ascii="Times New Roman" w:hAnsi="Times New Roman" w:cs="Times New Roman"/>
        </w:rPr>
        <w:t xml:space="preserve"> образцового поведения в обществе.</w:t>
      </w:r>
    </w:p>
    <w:p w:rsidR="00986E35" w:rsidRDefault="00986E35" w:rsidP="00B52E00">
      <w:pPr>
        <w:jc w:val="both"/>
        <w:rPr>
          <w:rFonts w:ascii="Times New Roman" w:hAnsi="Times New Roman" w:cs="Times New Roman"/>
        </w:rPr>
      </w:pPr>
    </w:p>
    <w:p w:rsidR="00986E35" w:rsidRDefault="00986E35" w:rsidP="00AE2C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E35" w:rsidRDefault="00986E35" w:rsidP="00AE2C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E35" w:rsidRDefault="00986E35" w:rsidP="00AE2C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E35" w:rsidRDefault="00986E35" w:rsidP="00AE2C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E35" w:rsidRDefault="00986E35" w:rsidP="00AE2C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E35" w:rsidRPr="00F526DE" w:rsidRDefault="00986E35" w:rsidP="00F526DE">
      <w:pPr>
        <w:jc w:val="center"/>
        <w:rPr>
          <w:rFonts w:ascii="Times New Roman" w:hAnsi="Times New Roman" w:cs="Times New Roman"/>
          <w:b/>
          <w:bCs/>
        </w:rPr>
      </w:pPr>
      <w:r w:rsidRPr="00F526DE">
        <w:rPr>
          <w:rFonts w:ascii="Times New Roman" w:hAnsi="Times New Roman" w:cs="Times New Roman"/>
          <w:b/>
          <w:bCs/>
        </w:rPr>
        <w:t>Содержание программы</w:t>
      </w: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3"/>
        <w:gridCol w:w="3284"/>
        <w:gridCol w:w="979"/>
        <w:gridCol w:w="996"/>
        <w:gridCol w:w="999"/>
        <w:gridCol w:w="1694"/>
        <w:gridCol w:w="1560"/>
      </w:tblGrid>
      <w:tr w:rsidR="00986E35" w:rsidRPr="00B72DB0">
        <w:tc>
          <w:tcPr>
            <w:tcW w:w="553" w:type="dxa"/>
            <w:vMerge w:val="restart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84" w:type="dxa"/>
            <w:vMerge w:val="restart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Название раздела темы занятия</w:t>
            </w:r>
          </w:p>
        </w:tc>
        <w:tc>
          <w:tcPr>
            <w:tcW w:w="2974" w:type="dxa"/>
            <w:gridSpan w:val="3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694" w:type="dxa"/>
            <w:vMerge w:val="restart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Форма организации</w:t>
            </w:r>
          </w:p>
        </w:tc>
        <w:tc>
          <w:tcPr>
            <w:tcW w:w="1560" w:type="dxa"/>
            <w:vMerge w:val="restart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Форма аттестации</w:t>
            </w:r>
          </w:p>
        </w:tc>
      </w:tr>
      <w:tr w:rsidR="00986E35" w:rsidRPr="00B72DB0">
        <w:tc>
          <w:tcPr>
            <w:tcW w:w="553" w:type="dxa"/>
            <w:vMerge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4" w:type="dxa"/>
            <w:vMerge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694" w:type="dxa"/>
            <w:vMerge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«Организация работы кружка».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2DB0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Вводное занятие. Устав отряда ЮСП. Знакомство с целями, задачами, формой работы кружка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Беседа, практика</w:t>
            </w: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Вводное занятие «Цели и</w:t>
            </w:r>
          </w:p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задачи работы отряда «Юный</w:t>
            </w:r>
          </w:p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страж порядка».</w:t>
            </w:r>
          </w:p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</w:t>
            </w:r>
          </w:p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вопросам техники</w:t>
            </w:r>
          </w:p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безопасности.Выборы Совета отряда ЮСП. Законодательная база ЮСП.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Беседа, практика</w:t>
            </w: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«Правила</w:t>
            </w:r>
          </w:p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поведения».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2DB0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рейдов по соблюдению правил поведения обучающимися в школе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Проведение в начальных классах беседы «О правилах безопасного поведения в школе». Изготовление листовок «Безопасное поведения в школе». Экскурсия в РОВД. Совместные рейды с сотрудниками полиции.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Беседа, практика</w:t>
            </w: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«Права ребенка»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2DB0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«Права человека. Что мы знаем об этом?». «Ребенок и закон». Проведение бесед «Конвенция о правах ребенка» ( 5 - 7 -е кл.)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Лекция,</w:t>
            </w:r>
          </w:p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Изготовление и распространение буклетов «Права ребенка»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Раздел4. «Административная и уголовная ответственность»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2DB0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Организация и участие в мероприятиях, посвященной дню Конституции РФ размещение информации на сайте школы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Беседа, практика</w:t>
            </w: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Административная и уголовная ответственность за правонарушение и преступление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Лекция, практика</w:t>
            </w: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«Обучение жизненно важным навыкам»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2DB0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Отрицательное влияние курение на здоровье. Подготовка и проведения акции «Школа против курения» Оформление уголка по профилактике табакокурения, конкурс рисунков о вреде курения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Лекция, практика</w:t>
            </w: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Навыки оказания первой медицинской помощи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E35" w:rsidRPr="00B72DB0">
        <w:tc>
          <w:tcPr>
            <w:tcW w:w="553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8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отряда ЮСП. Анкетирование. Анализ работы Отряда ЮСП, составление плана на следующий учебный год</w:t>
            </w:r>
          </w:p>
        </w:tc>
        <w:tc>
          <w:tcPr>
            <w:tcW w:w="97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4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Итоговая беседа,</w:t>
            </w:r>
          </w:p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560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86E35" w:rsidRDefault="00986E35" w:rsidP="00B52E00">
      <w:pPr>
        <w:jc w:val="both"/>
        <w:rPr>
          <w:rFonts w:ascii="Times New Roman" w:hAnsi="Times New Roman" w:cs="Times New Roman"/>
        </w:rPr>
      </w:pPr>
    </w:p>
    <w:p w:rsidR="00986E35" w:rsidRPr="000C00FC" w:rsidRDefault="00986E35" w:rsidP="00ED38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плана.</w:t>
      </w:r>
    </w:p>
    <w:p w:rsidR="00986E35" w:rsidRPr="000C00FC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>Раздел 1.</w:t>
      </w:r>
      <w:r>
        <w:rPr>
          <w:rFonts w:ascii="Times New Roman" w:hAnsi="Times New Roman" w:cs="Times New Roman"/>
          <w:sz w:val="24"/>
          <w:szCs w:val="24"/>
        </w:rPr>
        <w:t xml:space="preserve"> «Организация работы кружка»- 12</w:t>
      </w:r>
      <w:r w:rsidRPr="000C00F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986E35" w:rsidRPr="000C00FC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Вводное занятие. Устав отряда ЮСП. Знакомство с целями, задачами, формой работы кружка ЮСП. Вводное занятие «Цели и задачи работы отряда «Юный страж порядка». Вводный инструктаж по вопросам техники безопасности. Выборы Совета отряда ЮСП. </w:t>
      </w:r>
      <w:r>
        <w:rPr>
          <w:rFonts w:ascii="Times New Roman" w:hAnsi="Times New Roman" w:cs="Times New Roman"/>
          <w:sz w:val="24"/>
          <w:szCs w:val="24"/>
        </w:rPr>
        <w:t>Изучение законодательной базы отряда.</w:t>
      </w:r>
    </w:p>
    <w:p w:rsidR="00986E35" w:rsidRPr="000C00FC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аздел 2. «Правила поведения» -16</w:t>
      </w:r>
      <w:r w:rsidRPr="000C00FC">
        <w:rPr>
          <w:rFonts w:ascii="Times New Roman" w:hAnsi="Times New Roman" w:cs="Times New Roman"/>
          <w:sz w:val="24"/>
          <w:szCs w:val="24"/>
        </w:rPr>
        <w:t xml:space="preserve"> часов </w:t>
      </w:r>
    </w:p>
    <w:p w:rsidR="00986E35" w:rsidRPr="000C00FC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Организация и проведение рейдов по соблюдению правил поведения обучающимися в школе. Проведение в начальных классах беседы «О правилах безопасного поведения в школе». Изготовление листовок «Безопасное поведения в школе». Оценить дисциплину школе. Обсуждать случаи нарушения дисциплины, недобросовестного отношения к учебным и общественным обязанностям, порчи имущества на </w:t>
      </w:r>
      <w:r>
        <w:rPr>
          <w:rFonts w:ascii="Times New Roman" w:hAnsi="Times New Roman" w:cs="Times New Roman"/>
          <w:sz w:val="24"/>
          <w:szCs w:val="24"/>
        </w:rPr>
        <w:t>линейке. Выявить и взять на контроль</w:t>
      </w:r>
      <w:r w:rsidRPr="000C00FC">
        <w:rPr>
          <w:rFonts w:ascii="Times New Roman" w:hAnsi="Times New Roman" w:cs="Times New Roman"/>
          <w:sz w:val="24"/>
          <w:szCs w:val="24"/>
        </w:rPr>
        <w:t xml:space="preserve"> детей, склонных к нарушениям дисциплины, вести индивидуальную работу. Вести наблюдение за трудными детьми, вовлекать их в кружки, спортивные секции, во внеклассные мероприятия. Организовать рейды по проверке порядка в школе. </w:t>
      </w:r>
      <w:r>
        <w:rPr>
          <w:rFonts w:ascii="Times New Roman" w:hAnsi="Times New Roman" w:cs="Times New Roman"/>
          <w:sz w:val="24"/>
          <w:szCs w:val="24"/>
        </w:rPr>
        <w:t>Экскурсия в РОВД, совместные рейды по улицам города с представителями правоохранительных органов.</w:t>
      </w:r>
    </w:p>
    <w:p w:rsidR="00986E35" w:rsidRPr="000C00FC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«Права ребенка» - 14</w:t>
      </w:r>
      <w:r w:rsidRPr="000C00FC">
        <w:rPr>
          <w:rFonts w:ascii="Times New Roman" w:hAnsi="Times New Roman" w:cs="Times New Roman"/>
          <w:sz w:val="24"/>
          <w:szCs w:val="24"/>
        </w:rPr>
        <w:t xml:space="preserve"> часов </w:t>
      </w:r>
    </w:p>
    <w:p w:rsidR="00986E35" w:rsidRPr="000C00FC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Изготовление и распространение буклетов «Права ребенка». «Права человека. Что мы знаем об этом?» Закон и его назначение. Конвенция о правах ребенка. Закон и порядок. Проведение бесед «Конвенция о правах ребенка» ( 5-7-е кл.)«Ребенок и закон». </w:t>
      </w:r>
    </w:p>
    <w:p w:rsidR="00986E35" w:rsidRPr="000C00FC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>Раздел 4. «Административная и</w:t>
      </w:r>
      <w:r>
        <w:rPr>
          <w:rFonts w:ascii="Times New Roman" w:hAnsi="Times New Roman" w:cs="Times New Roman"/>
          <w:sz w:val="24"/>
          <w:szCs w:val="24"/>
        </w:rPr>
        <w:t xml:space="preserve"> уголовная ответственность» - 12</w:t>
      </w:r>
      <w:r w:rsidRPr="000C00FC">
        <w:rPr>
          <w:rFonts w:ascii="Times New Roman" w:hAnsi="Times New Roman" w:cs="Times New Roman"/>
          <w:sz w:val="24"/>
          <w:szCs w:val="24"/>
        </w:rPr>
        <w:t xml:space="preserve"> часов Административная и уголовная ответственность за правонарушение и преступление, совершенными несовершеннолетними. Викторина по знаниям административной и уголовной ответственности за правонарушение и преступление, совершенными несовершеннолетними. Организация и участие в мероприятиях, посвященной дню Конституции РФ размещение информации на сайте школы. </w:t>
      </w:r>
    </w:p>
    <w:p w:rsidR="00986E35" w:rsidRPr="000C00FC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>Раздел 5. «Обучен</w:t>
      </w:r>
      <w:r>
        <w:rPr>
          <w:rFonts w:ascii="Times New Roman" w:hAnsi="Times New Roman" w:cs="Times New Roman"/>
          <w:sz w:val="24"/>
          <w:szCs w:val="24"/>
        </w:rPr>
        <w:t>ие жизненно важным навыкам» - 14</w:t>
      </w:r>
      <w:r w:rsidRPr="000C00FC">
        <w:rPr>
          <w:rFonts w:ascii="Times New Roman" w:hAnsi="Times New Roman" w:cs="Times New Roman"/>
          <w:sz w:val="24"/>
          <w:szCs w:val="24"/>
        </w:rPr>
        <w:t xml:space="preserve"> часов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>Подготовка и проведения акции «Школа против курения». Оформление уголка по профилактике табакокурения, конкурс рисунков о вреде курения. “Здоровый образ жизни. Вредным привычкам скажем: «Нет!». Формирование понятия “здоровый образ жизни”. Влияние вредных привычек на организм человека. Формирование взглядов и убеждений, соответствующих здоровому образу жизни. Выявление его преимуществ для личности и общества. Борьба против негативных явлений.</w:t>
      </w:r>
      <w:r>
        <w:rPr>
          <w:rFonts w:ascii="Times New Roman" w:hAnsi="Times New Roman" w:cs="Times New Roman"/>
          <w:sz w:val="24"/>
          <w:szCs w:val="24"/>
        </w:rPr>
        <w:t xml:space="preserve"> Навыки оказания первой медицинской помощи пострадавшим.</w:t>
      </w:r>
      <w:r w:rsidRPr="000C00FC">
        <w:rPr>
          <w:rFonts w:ascii="Times New Roman" w:hAnsi="Times New Roman" w:cs="Times New Roman"/>
          <w:sz w:val="24"/>
          <w:szCs w:val="24"/>
        </w:rPr>
        <w:t xml:space="preserve"> Анкетирование. Анализ работы Отряда ЮСП, составление плана на следующий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6E35" w:rsidRPr="00B759EF" w:rsidRDefault="00986E35" w:rsidP="00F526DE">
      <w:pPr>
        <w:pStyle w:val="NoSpacing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59EF">
        <w:rPr>
          <w:rFonts w:ascii="Times New Roman" w:hAnsi="Times New Roman" w:cs="Times New Roman"/>
          <w:b/>
          <w:bCs/>
          <w:sz w:val="24"/>
          <w:szCs w:val="24"/>
        </w:rPr>
        <w:t>ОРГАНИЗАЦИОННО- ПЕДАГОГИЧЕСКИЕ УСЛОВИЯ РЕАЛИЗАЦИИ ПРОГРАММЫ</w:t>
      </w:r>
    </w:p>
    <w:p w:rsidR="00986E35" w:rsidRPr="00B759EF" w:rsidRDefault="00986E35" w:rsidP="00F526DE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86E35" w:rsidRPr="0053526D" w:rsidRDefault="00986E35" w:rsidP="00F526DE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59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Занятия состоят из теоретической и практической частей. </w:t>
      </w:r>
      <w:r w:rsidRPr="005352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Теоретическая часть включает изучение информационной базы по темам занятий. </w:t>
      </w:r>
      <w:r w:rsidRPr="0053526D">
        <w:rPr>
          <w:rFonts w:ascii="Times New Roman" w:hAnsi="Times New Roman" w:cs="Times New Roman"/>
          <w:sz w:val="24"/>
          <w:szCs w:val="24"/>
        </w:rPr>
        <w:t xml:space="preserve">Занятия проводятся в специальном, регулярно проветриваемом, хорошо освещенном помещении, где имеются рабочие места для детей, компьютер, проектор. Одно из важнейших требований – соблюдение правил охраны труда детей, норм санитарной гигиены в помещении и на рабочих местах, правил пожарной безопасности. </w:t>
      </w:r>
    </w:p>
    <w:p w:rsidR="00986E35" w:rsidRPr="00B759EF" w:rsidRDefault="00986E35" w:rsidP="00F526D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759EF"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Календарный учебный график </w:t>
      </w:r>
    </w:p>
    <w:p w:rsidR="00986E35" w:rsidRPr="00B759EF" w:rsidRDefault="00986E35" w:rsidP="00F526D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759EF">
        <w:rPr>
          <w:rFonts w:ascii="Times New Roman" w:hAnsi="Times New Roman" w:cs="Times New Roman"/>
          <w:sz w:val="24"/>
          <w:szCs w:val="24"/>
        </w:rPr>
        <w:t>Срок реализации программы - 1 год (с</w:t>
      </w:r>
      <w:r>
        <w:rPr>
          <w:rFonts w:ascii="Times New Roman" w:hAnsi="Times New Roman" w:cs="Times New Roman"/>
          <w:sz w:val="24"/>
          <w:szCs w:val="24"/>
        </w:rPr>
        <w:t>о 02.09</w:t>
      </w:r>
      <w:r w:rsidRPr="00B759E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B759EF">
        <w:rPr>
          <w:rFonts w:ascii="Times New Roman" w:hAnsi="Times New Roman" w:cs="Times New Roman"/>
          <w:sz w:val="24"/>
          <w:szCs w:val="24"/>
        </w:rPr>
        <w:t xml:space="preserve"> по 25.05.202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759EF">
        <w:rPr>
          <w:rFonts w:ascii="Times New Roman" w:hAnsi="Times New Roman" w:cs="Times New Roman"/>
          <w:sz w:val="24"/>
          <w:szCs w:val="24"/>
        </w:rPr>
        <w:t>) во время каникул ДОП не реализуется.</w:t>
      </w:r>
    </w:p>
    <w:p w:rsidR="00986E35" w:rsidRDefault="00986E35" w:rsidP="00F526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Занятия проводятся  1 </w:t>
      </w:r>
      <w:r w:rsidRPr="00B759EF">
        <w:rPr>
          <w:rFonts w:ascii="Times New Roman" w:hAnsi="Times New Roman" w:cs="Times New Roman"/>
          <w:sz w:val="24"/>
          <w:szCs w:val="24"/>
        </w:rPr>
        <w:t>раз</w:t>
      </w:r>
      <w:r>
        <w:rPr>
          <w:rFonts w:ascii="Times New Roman" w:hAnsi="Times New Roman" w:cs="Times New Roman"/>
          <w:sz w:val="24"/>
          <w:szCs w:val="24"/>
        </w:rPr>
        <w:t xml:space="preserve"> в неделю по два  академических часа</w:t>
      </w:r>
      <w:r w:rsidRPr="00B759E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1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850"/>
        <w:gridCol w:w="1134"/>
        <w:gridCol w:w="1134"/>
        <w:gridCol w:w="851"/>
        <w:gridCol w:w="2529"/>
        <w:gridCol w:w="1298"/>
        <w:gridCol w:w="1383"/>
      </w:tblGrid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Число ме-сяц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Кол -во ча-сов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Место прове-</w:t>
            </w:r>
          </w:p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Вводное занятие. Постановка цели и задач курса. Планирование мероприятий. Устав отряда ЮСП. Знакомство формой работы кружка. Выбор актива.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986E35" w:rsidRPr="00B72DB0" w:rsidRDefault="00986E35" w:rsidP="00852EE1">
            <w:pPr>
              <w:pStyle w:val="Default"/>
            </w:pPr>
            <w:r w:rsidRPr="00B72DB0">
              <w:t>Инструктажи по вопросам техники безопасности во время проведения рейдов и мероприятий.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Статистика безнадзорности и правонарушений среди несовершеннолетних по городу и району. Ответственность за совершаемые правонарушения</w:t>
            </w:r>
            <w:r w:rsidRPr="00B72DB0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B72DB0">
              <w:rPr>
                <w:rFonts w:ascii="Times New Roman" w:hAnsi="Times New Roman" w:cs="Times New Roman"/>
              </w:rPr>
              <w:t>История возникновения, развитие, структура, обязанности, состав полиции.</w:t>
            </w:r>
          </w:p>
          <w:p w:rsidR="00986E35" w:rsidRPr="00B72DB0" w:rsidRDefault="00986E35" w:rsidP="00B72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2DB0">
              <w:rPr>
                <w:rStyle w:val="c0"/>
                <w:color w:val="000000"/>
              </w:rPr>
              <w:t xml:space="preserve">Конституция Российской Федерации как основной закон РФ. Основы конституционного строя.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986E35" w:rsidRPr="00B1616A" w:rsidRDefault="00986E35" w:rsidP="00B72DB0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  <w:r w:rsidRPr="00B1616A">
              <w:rPr>
                <w:rStyle w:val="c0"/>
              </w:rPr>
              <w:t xml:space="preserve">Виды дисциплинарных проступков в школе. Нормативно-правовая база, регулирующая исполнение </w:t>
            </w:r>
            <w:r>
              <w:rPr>
                <w:rStyle w:val="c0"/>
              </w:rPr>
              <w:t>порядка в школе.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Рейд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рейдов по соблюдению правил поведения обучающимися в школе</w:t>
            </w:r>
          </w:p>
          <w:p w:rsidR="00986E35" w:rsidRPr="00B72DB0" w:rsidRDefault="00986E35" w:rsidP="00B72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в начальных классах беседы «О правилах безопасного поведения в школе». Изготовление листовок «Безопасное поведения в школе». Экскурсия в РОВД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Совместные рейды по улицам города с представителями правоохранительных органов.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852EE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«Права человека. Что мы знаем об этом?». «Ребенок и закон». Проведение бесед «Конвенция о правах ребенка» ( 5 - 7 -е кл.)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Кроссворды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986E35" w:rsidRPr="00B72DB0" w:rsidRDefault="00986E35" w:rsidP="00B72D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Изготовление и распространение буклетов «Права ребенка»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Организация и участие в мероприятиях, посвященной дню Конституции РФ размещение информации на сайте школы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2DB0">
              <w:rPr>
                <w:rStyle w:val="c0"/>
                <w:color w:val="000000"/>
              </w:rPr>
              <w:t>Кодекс об административных правонарушениях</w:t>
            </w:r>
          </w:p>
          <w:p w:rsidR="00986E35" w:rsidRPr="00B72DB0" w:rsidRDefault="00986E35" w:rsidP="00B72DB0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2DB0">
              <w:rPr>
                <w:rStyle w:val="c0"/>
                <w:color w:val="000000"/>
              </w:rPr>
              <w:t>Российской Федерации</w:t>
            </w:r>
          </w:p>
          <w:p w:rsidR="00986E35" w:rsidRPr="00F95B11" w:rsidRDefault="00986E35" w:rsidP="00B72DB0">
            <w:pPr>
              <w:pStyle w:val="c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2DB0">
              <w:rPr>
                <w:rStyle w:val="c0"/>
                <w:color w:val="000000"/>
              </w:rPr>
              <w:t>Уголовный кодекс РФ.</w:t>
            </w:r>
          </w:p>
          <w:p w:rsidR="00986E35" w:rsidRPr="00F95B11" w:rsidRDefault="00986E35" w:rsidP="00B72DB0">
            <w:pPr>
              <w:pStyle w:val="c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A37557">
              <w:t>Административная и уголовная ответственность за правонарушение и преступление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pStyle w:val="c4"/>
              <w:shd w:val="clear" w:color="auto" w:fill="FFFFFF"/>
              <w:spacing w:after="0"/>
              <w:rPr>
                <w:rStyle w:val="c0"/>
                <w:color w:val="000000"/>
              </w:rPr>
            </w:pPr>
            <w:r w:rsidRPr="00B72DB0">
              <w:rPr>
                <w:rStyle w:val="c0"/>
                <w:color w:val="000000"/>
              </w:rPr>
              <w:t>Отрицательное влияние курение на здоровье. Подготовка и проведения акции «Школа против курения» Оформление уголка по профилактике табакокурения, конкурс рисунков о вреде курения</w:t>
            </w:r>
          </w:p>
          <w:p w:rsidR="00986E35" w:rsidRPr="00B72DB0" w:rsidRDefault="00986E35" w:rsidP="00B72DB0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Кроссворд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pStyle w:val="c4"/>
              <w:shd w:val="clear" w:color="auto" w:fill="FFFFFF"/>
              <w:spacing w:after="0"/>
              <w:rPr>
                <w:rStyle w:val="c0"/>
                <w:color w:val="000000"/>
              </w:rPr>
            </w:pPr>
            <w:r w:rsidRPr="00B72DB0">
              <w:rPr>
                <w:rStyle w:val="c0"/>
                <w:color w:val="000000"/>
              </w:rPr>
              <w:t>Основы оказания первой медицинской помощи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986E35" w:rsidRPr="00B72DB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B72DB0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16.00-17.30</w:t>
            </w:r>
          </w:p>
        </w:tc>
        <w:tc>
          <w:tcPr>
            <w:tcW w:w="1134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986E35" w:rsidRPr="00B72DB0" w:rsidRDefault="00986E35" w:rsidP="00B72DB0">
            <w:pPr>
              <w:pStyle w:val="c4"/>
              <w:shd w:val="clear" w:color="auto" w:fill="FFFFFF"/>
              <w:spacing w:after="0"/>
              <w:rPr>
                <w:rStyle w:val="c0"/>
                <w:color w:val="000000"/>
              </w:rPr>
            </w:pPr>
            <w:r w:rsidRPr="00B72DB0">
              <w:rPr>
                <w:rStyle w:val="c0"/>
                <w:color w:val="000000"/>
              </w:rPr>
              <w:t>Подведение итогов работы отряда ЮСП. Анкетирование. Анализ работы Отряда ЮСП, составление плана на следующий учебный год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E35" w:rsidRPr="00B72DB0" w:rsidRDefault="00986E35" w:rsidP="00A375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sz w:val="24"/>
                <w:szCs w:val="24"/>
              </w:rPr>
              <w:t>Кабинет проектной деятельности (Точка роста)</w:t>
            </w:r>
          </w:p>
        </w:tc>
        <w:tc>
          <w:tcPr>
            <w:tcW w:w="1383" w:type="dxa"/>
            <w:vAlign w:val="center"/>
          </w:tcPr>
          <w:p w:rsidR="00986E35" w:rsidRPr="00B72DB0" w:rsidRDefault="00986E35" w:rsidP="00B72D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2D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</w:tr>
    </w:tbl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6E35" w:rsidRDefault="00986E35" w:rsidP="000C00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E35" w:rsidRPr="00211040" w:rsidRDefault="00986E35" w:rsidP="005541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11040">
        <w:rPr>
          <w:rFonts w:ascii="Times New Roman" w:hAnsi="Times New Roman" w:cs="Times New Roman"/>
          <w:b/>
          <w:bCs/>
          <w:sz w:val="24"/>
          <w:szCs w:val="24"/>
        </w:rPr>
        <w:t>Оценочные материалы</w:t>
      </w:r>
      <w:r w:rsidRPr="00211040">
        <w:rPr>
          <w:rFonts w:ascii="Times New Roman" w:hAnsi="Times New Roman" w:cs="Times New Roman"/>
          <w:sz w:val="24"/>
          <w:szCs w:val="24"/>
        </w:rPr>
        <w:t xml:space="preserve"> устный опрос, индивидуальный опрос, педагогическое наблюдение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1040">
        <w:rPr>
          <w:rFonts w:ascii="Times New Roman" w:hAnsi="Times New Roman" w:cs="Times New Roman"/>
          <w:sz w:val="24"/>
          <w:szCs w:val="24"/>
        </w:rPr>
        <w:t xml:space="preserve"> творческая работа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1040">
        <w:rPr>
          <w:rFonts w:ascii="Times New Roman" w:hAnsi="Times New Roman" w:cs="Times New Roman"/>
          <w:sz w:val="24"/>
          <w:szCs w:val="24"/>
        </w:rPr>
        <w:t xml:space="preserve"> фронтальны</w:t>
      </w:r>
      <w:r>
        <w:rPr>
          <w:rFonts w:ascii="Times New Roman" w:hAnsi="Times New Roman" w:cs="Times New Roman"/>
          <w:sz w:val="24"/>
          <w:szCs w:val="24"/>
        </w:rPr>
        <w:t>й опрос, наличие победителей и призеров конкурсов, олимпиад, конференций.</w:t>
      </w:r>
    </w:p>
    <w:p w:rsidR="00986E35" w:rsidRPr="00211040" w:rsidRDefault="00986E35" w:rsidP="00554123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1040">
        <w:rPr>
          <w:rFonts w:ascii="Times New Roman" w:hAnsi="Times New Roman" w:cs="Times New Roman"/>
          <w:b/>
          <w:bCs/>
          <w:sz w:val="24"/>
          <w:szCs w:val="24"/>
        </w:rPr>
        <w:t>Методические материалы:</w:t>
      </w:r>
    </w:p>
    <w:p w:rsidR="00986E35" w:rsidRPr="00211040" w:rsidRDefault="00986E35" w:rsidP="005541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11040">
        <w:rPr>
          <w:rFonts w:ascii="Times New Roman" w:hAnsi="Times New Roman" w:cs="Times New Roman"/>
          <w:sz w:val="24"/>
          <w:szCs w:val="24"/>
        </w:rPr>
        <w:t>-Инструкции по ТБ;</w:t>
      </w:r>
    </w:p>
    <w:p w:rsidR="00986E35" w:rsidRPr="00211040" w:rsidRDefault="00986E35" w:rsidP="005541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11040">
        <w:rPr>
          <w:rFonts w:ascii="Times New Roman" w:hAnsi="Times New Roman" w:cs="Times New Roman"/>
          <w:sz w:val="24"/>
          <w:szCs w:val="24"/>
        </w:rPr>
        <w:t>- Методические разработки занятий</w:t>
      </w:r>
    </w:p>
    <w:p w:rsidR="00986E35" w:rsidRDefault="00986E35" w:rsidP="005541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11040">
        <w:rPr>
          <w:rFonts w:ascii="Times New Roman" w:hAnsi="Times New Roman" w:cs="Times New Roman"/>
          <w:sz w:val="24"/>
          <w:szCs w:val="24"/>
        </w:rPr>
        <w:t>- Презентации</w:t>
      </w:r>
    </w:p>
    <w:p w:rsidR="00986E35" w:rsidRPr="00211040" w:rsidRDefault="00986E35" w:rsidP="005541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-Видеоматериалы</w:t>
      </w:r>
    </w:p>
    <w:p w:rsidR="00986E35" w:rsidRPr="00211040" w:rsidRDefault="00986E35" w:rsidP="0055412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11040">
        <w:rPr>
          <w:rFonts w:ascii="Times New Roman" w:hAnsi="Times New Roman" w:cs="Times New Roman"/>
          <w:sz w:val="24"/>
          <w:szCs w:val="24"/>
        </w:rPr>
        <w:t>-Демонстрационный материал</w:t>
      </w:r>
    </w:p>
    <w:p w:rsidR="00986E35" w:rsidRPr="00313515" w:rsidRDefault="00986E35" w:rsidP="0031351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-Дидактический материал</w:t>
      </w:r>
    </w:p>
    <w:p w:rsidR="00986E35" w:rsidRDefault="00986E35" w:rsidP="000C00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E35" w:rsidRPr="000C00FC" w:rsidRDefault="00986E35" w:rsidP="0031351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  <w:r w:rsidRPr="000C00F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1. Азбука права. //автор-составитель Бобкова Н.Н. – Волгоград, 2006.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2. Алексеев С.С. Право. Законы, правосудие, юриспруденция в жизни людей. Начальные сведения. – Москва, 1998.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3. Валкер Д. Тренинг разрешения конфликтов. – СПб, 2001.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>4. Воспитание. Пособие для педагогов.//Осипова М.П., Козлович С.И., Король Е.Д.; под общей редакцией Осиповой М.П. – Минск, 2002. С.143 – 206.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 5. Всеобщая декларация прав человека для детей и взрослых. – Москва, 1992.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 6. Любимов А.П. Конституция Российской Федерации: Альбом таблиц и схем. – Москва, 1998 7. Смагина Л.И. 100 уроков по правам ребенка. – Минск, 1998.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8. Справочник классного руководителя. 5-11 классы.//Дереклеева Н.И. – Москва, 2003. Литература для обучающихся: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1. Ефремова Н.П. Твои права, подросток.//Библиотека – №12, 2000. С.37-39.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2. Конвенция ООН о правах ребенка. – Москва, 2001.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3. Права человека: Новое издание. – Москва, 1995.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4. Ребенок должен знать свои права.//Библиотека – №6, 2000. С.45-47.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5. Савельева М. Знай закон смолоду.//Библиотека – №5, 1999. С.66-67. Интернет ресурсы: 1. www.asi.org.ru – агентство социальной информации. 2. www.detirossii.ru – Союз «Гражданское общество – детям России». 3. www.hro.org/index.htm - Права человека в России. 4. www.eduinfo.ru/dia - Детское информационное агентство. 5. www.school-sector.relarn.ru – Права и дети в Интернете.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6. www.kpd.nvrsk.ru/university/main.htm - Детский Правозащитный Университет.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7. www.hrea.org/pubs/Primer/ru/index.html. - Аннотированный Учебник для начинающих по отбору учебных материалов для образования в области демократии и прав человека.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8. www.hrusa.orq/default.htm - Центр по ресурсам в области прав человека.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9. www.pravo.Inet.ru – Право Интернет в России. </w:t>
      </w:r>
    </w:p>
    <w:p w:rsidR="00986E35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 xml:space="preserve">10. www. Bpi.ru – Бюро правовой информации. </w:t>
      </w:r>
    </w:p>
    <w:p w:rsidR="00986E35" w:rsidRPr="000C00FC" w:rsidRDefault="00986E35" w:rsidP="00B52E00">
      <w:pPr>
        <w:jc w:val="both"/>
        <w:rPr>
          <w:rFonts w:ascii="Times New Roman" w:hAnsi="Times New Roman" w:cs="Times New Roman"/>
          <w:sz w:val="24"/>
          <w:szCs w:val="24"/>
        </w:rPr>
      </w:pPr>
      <w:r w:rsidRPr="000C00FC">
        <w:rPr>
          <w:rFonts w:ascii="Times New Roman" w:hAnsi="Times New Roman" w:cs="Times New Roman"/>
          <w:sz w:val="24"/>
          <w:szCs w:val="24"/>
        </w:rPr>
        <w:t>11. www. Pi.aqava.ru – Правозащитный сайт «Имею Право»</w:t>
      </w:r>
    </w:p>
    <w:sectPr w:rsidR="00986E35" w:rsidRPr="000C00FC" w:rsidSect="000C00FC">
      <w:pgSz w:w="11906" w:h="16838"/>
      <w:pgMar w:top="70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E6F66"/>
    <w:multiLevelType w:val="hybridMultilevel"/>
    <w:tmpl w:val="CF72F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40B73"/>
    <w:multiLevelType w:val="hybridMultilevel"/>
    <w:tmpl w:val="B9D6C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5DB1963"/>
    <w:multiLevelType w:val="hybridMultilevel"/>
    <w:tmpl w:val="88B4D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564"/>
    <w:rsid w:val="0000623E"/>
    <w:rsid w:val="00061BDD"/>
    <w:rsid w:val="000636F2"/>
    <w:rsid w:val="00075182"/>
    <w:rsid w:val="000C00FC"/>
    <w:rsid w:val="000E2F53"/>
    <w:rsid w:val="000E30E1"/>
    <w:rsid w:val="000F2F8C"/>
    <w:rsid w:val="001C3230"/>
    <w:rsid w:val="00211040"/>
    <w:rsid w:val="00253B69"/>
    <w:rsid w:val="00313515"/>
    <w:rsid w:val="00344415"/>
    <w:rsid w:val="00354C79"/>
    <w:rsid w:val="003A3D29"/>
    <w:rsid w:val="003D0321"/>
    <w:rsid w:val="0040011F"/>
    <w:rsid w:val="0041386B"/>
    <w:rsid w:val="0043463E"/>
    <w:rsid w:val="004738F4"/>
    <w:rsid w:val="00480037"/>
    <w:rsid w:val="0053526D"/>
    <w:rsid w:val="00554123"/>
    <w:rsid w:val="0057564D"/>
    <w:rsid w:val="005C47D8"/>
    <w:rsid w:val="005D0B70"/>
    <w:rsid w:val="0067659D"/>
    <w:rsid w:val="006879C6"/>
    <w:rsid w:val="006D5609"/>
    <w:rsid w:val="006F53FB"/>
    <w:rsid w:val="00721153"/>
    <w:rsid w:val="007C6A6B"/>
    <w:rsid w:val="00852EE1"/>
    <w:rsid w:val="008B38AE"/>
    <w:rsid w:val="008F22F2"/>
    <w:rsid w:val="009602D6"/>
    <w:rsid w:val="009614E5"/>
    <w:rsid w:val="00970564"/>
    <w:rsid w:val="00983EA7"/>
    <w:rsid w:val="00986E35"/>
    <w:rsid w:val="00A16F35"/>
    <w:rsid w:val="00A37557"/>
    <w:rsid w:val="00AE2CAE"/>
    <w:rsid w:val="00B12D4A"/>
    <w:rsid w:val="00B1616A"/>
    <w:rsid w:val="00B52E00"/>
    <w:rsid w:val="00B72DB0"/>
    <w:rsid w:val="00B759EF"/>
    <w:rsid w:val="00B81D14"/>
    <w:rsid w:val="00BA7FF4"/>
    <w:rsid w:val="00BD4429"/>
    <w:rsid w:val="00C060DE"/>
    <w:rsid w:val="00D326F1"/>
    <w:rsid w:val="00D666F0"/>
    <w:rsid w:val="00D73AA4"/>
    <w:rsid w:val="00DE07A2"/>
    <w:rsid w:val="00E712BB"/>
    <w:rsid w:val="00E83DC9"/>
    <w:rsid w:val="00ED143D"/>
    <w:rsid w:val="00ED3894"/>
    <w:rsid w:val="00F526DE"/>
    <w:rsid w:val="00F75689"/>
    <w:rsid w:val="00F923B8"/>
    <w:rsid w:val="00F94799"/>
    <w:rsid w:val="00F95B11"/>
    <w:rsid w:val="00FF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2F2"/>
    <w:pPr>
      <w:spacing w:after="160" w:line="259" w:lineRule="auto"/>
    </w:pPr>
    <w:rPr>
      <w:rFonts w:cs="Calibri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47D8"/>
    <w:pPr>
      <w:keepNext/>
      <w:spacing w:before="240" w:after="60" w:line="36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C47D8"/>
    <w:rPr>
      <w:rFonts w:ascii="Calibri" w:hAnsi="Calibri" w:cs="Calibri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7211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5C47D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5C47D8"/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5C47D8"/>
    <w:pPr>
      <w:ind w:left="720"/>
    </w:pPr>
  </w:style>
  <w:style w:type="paragraph" w:customStyle="1" w:styleId="c4">
    <w:name w:val="c4"/>
    <w:basedOn w:val="Normal"/>
    <w:uiPriority w:val="99"/>
    <w:rsid w:val="00480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DefaultParagraphFont"/>
    <w:uiPriority w:val="99"/>
    <w:rsid w:val="00480037"/>
  </w:style>
  <w:style w:type="paragraph" w:styleId="BalloonText">
    <w:name w:val="Balloon Text"/>
    <w:basedOn w:val="Normal"/>
    <w:link w:val="BalloonTextChar"/>
    <w:uiPriority w:val="99"/>
    <w:semiHidden/>
    <w:rsid w:val="00B81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1D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86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312</TotalTime>
  <Pages>11</Pages>
  <Words>2565</Words>
  <Characters>14625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Кривенцов Леонид  Александрович</cp:lastModifiedBy>
  <cp:revision>30</cp:revision>
  <cp:lastPrinted>2020-09-21T05:21:00Z</cp:lastPrinted>
  <dcterms:created xsi:type="dcterms:W3CDTF">2020-02-13T15:07:00Z</dcterms:created>
  <dcterms:modified xsi:type="dcterms:W3CDTF">2023-10-19T08:43:00Z</dcterms:modified>
</cp:coreProperties>
</file>